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09281" w14:textId="77777777" w:rsidR="002D21FE" w:rsidRDefault="002D21FE" w:rsidP="002D21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LOKWODE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9F13DF2" w14:textId="77777777" w:rsidR="002D21FE" w:rsidRDefault="002D21FE" w:rsidP="002D21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6E25A03" w14:textId="77777777" w:rsidR="002D21FE" w:rsidRDefault="002D21FE" w:rsidP="002D21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A3EA8D" w14:textId="77777777" w:rsidR="002D21FE" w:rsidRDefault="002D21FE" w:rsidP="002D21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69E550" w14:textId="77777777" w:rsidR="002D21FE" w:rsidRDefault="002D21FE" w:rsidP="002D21FE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3C8EE97B" w14:textId="77777777" w:rsidR="002D21FE" w:rsidRDefault="002D21FE" w:rsidP="002D21F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19FEF18" w14:textId="77777777" w:rsidR="002D21FE" w:rsidRDefault="002D21FE" w:rsidP="002D21FE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FA45CA2" w14:textId="77777777" w:rsidR="002D21FE" w:rsidRDefault="002D21FE" w:rsidP="002D21F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F82A8C9" w14:textId="77777777" w:rsidR="002D21FE" w:rsidRDefault="002D21FE" w:rsidP="002D21F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29223A0" w14:textId="77777777" w:rsidR="002D21FE" w:rsidRDefault="002D21FE" w:rsidP="002D21F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February 2022</w:t>
      </w:r>
    </w:p>
    <w:p w14:paraId="0AC6862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8B8B8" w14:textId="77777777" w:rsidR="002D21FE" w:rsidRDefault="002D21FE" w:rsidP="009139A6">
      <w:r>
        <w:separator/>
      </w:r>
    </w:p>
  </w:endnote>
  <w:endnote w:type="continuationSeparator" w:id="0">
    <w:p w14:paraId="4007123E" w14:textId="77777777" w:rsidR="002D21FE" w:rsidRDefault="002D21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BA1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65BF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2CD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66162" w14:textId="77777777" w:rsidR="002D21FE" w:rsidRDefault="002D21FE" w:rsidP="009139A6">
      <w:r>
        <w:separator/>
      </w:r>
    </w:p>
  </w:footnote>
  <w:footnote w:type="continuationSeparator" w:id="0">
    <w:p w14:paraId="29CB3EF3" w14:textId="77777777" w:rsidR="002D21FE" w:rsidRDefault="002D21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051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802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DDD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FE"/>
    <w:rsid w:val="000666E0"/>
    <w:rsid w:val="002510B7"/>
    <w:rsid w:val="002D21F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99727"/>
  <w15:chartTrackingRefBased/>
  <w15:docId w15:val="{DFB51AFC-9D85-424C-8472-C2C724931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2022-02-27T19:55:00Z</dcterms:created>
  <dcterms:modified xsi:type="dcterms:W3CDTF">2022-02-27T19:56:00Z</dcterms:modified>
</cp:coreProperties>
</file>